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3F3" w:rsidRPr="00B13096" w:rsidRDefault="009B03F3" w:rsidP="00705F56">
      <w:pPr>
        <w:pStyle w:val="Title"/>
        <w:ind w:firstLine="5245"/>
        <w:rPr>
          <w:b w:val="0"/>
          <w:bCs w:val="0"/>
        </w:rPr>
      </w:pPr>
      <w:r>
        <w:rPr>
          <w:b w:val="0"/>
          <w:bCs w:val="0"/>
        </w:rPr>
        <w:t>ПРИЛОЖЕНИЕ</w:t>
      </w:r>
      <w:r w:rsidRPr="000C7156">
        <w:rPr>
          <w:b w:val="0"/>
          <w:bCs w:val="0"/>
        </w:rPr>
        <w:t xml:space="preserve"> </w:t>
      </w:r>
      <w:r>
        <w:rPr>
          <w:b w:val="0"/>
          <w:bCs w:val="0"/>
        </w:rPr>
        <w:t>2</w:t>
      </w:r>
    </w:p>
    <w:p w:rsidR="009B03F3" w:rsidRDefault="009B03F3" w:rsidP="00705F56">
      <w:pPr>
        <w:pStyle w:val="Title"/>
        <w:ind w:firstLine="5245"/>
        <w:rPr>
          <w:b w:val="0"/>
          <w:bCs w:val="0"/>
        </w:rPr>
      </w:pPr>
      <w:r>
        <w:rPr>
          <w:b w:val="0"/>
          <w:bCs w:val="0"/>
        </w:rPr>
        <w:t>к решению Думы Белоярского района</w:t>
      </w:r>
    </w:p>
    <w:p w:rsidR="009B03F3" w:rsidRDefault="009B03F3" w:rsidP="00705F56">
      <w:pPr>
        <w:pStyle w:val="Title"/>
        <w:ind w:firstLine="5245"/>
        <w:rPr>
          <w:b w:val="0"/>
          <w:bCs w:val="0"/>
        </w:rPr>
      </w:pPr>
      <w:r>
        <w:rPr>
          <w:b w:val="0"/>
          <w:bCs w:val="0"/>
        </w:rPr>
        <w:t>от 06 июня 2013 № 367</w:t>
      </w:r>
    </w:p>
    <w:p w:rsidR="009B03F3" w:rsidRDefault="009B03F3" w:rsidP="00705F56">
      <w:pPr>
        <w:pStyle w:val="Title"/>
        <w:ind w:firstLine="5245"/>
        <w:jc w:val="right"/>
        <w:rPr>
          <w:b w:val="0"/>
          <w:bCs w:val="0"/>
        </w:rPr>
      </w:pPr>
    </w:p>
    <w:p w:rsidR="009B03F3" w:rsidRDefault="009B03F3" w:rsidP="00705F56">
      <w:pPr>
        <w:pStyle w:val="Title"/>
        <w:ind w:firstLine="5245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 </w:t>
      </w:r>
      <w:r w:rsidRPr="000C7156">
        <w:rPr>
          <w:b w:val="0"/>
          <w:bCs w:val="0"/>
        </w:rPr>
        <w:t xml:space="preserve"> </w:t>
      </w:r>
    </w:p>
    <w:p w:rsidR="009B03F3" w:rsidRPr="00B13096" w:rsidRDefault="009B03F3" w:rsidP="00705F56">
      <w:pPr>
        <w:pStyle w:val="Title"/>
        <w:ind w:firstLine="5245"/>
        <w:rPr>
          <w:b w:val="0"/>
          <w:bCs w:val="0"/>
        </w:rPr>
      </w:pPr>
      <w:r>
        <w:rPr>
          <w:b w:val="0"/>
          <w:bCs w:val="0"/>
        </w:rPr>
        <w:t>ПРИЛОЖЕНИЕ</w:t>
      </w:r>
      <w:r w:rsidRPr="000C7156">
        <w:rPr>
          <w:b w:val="0"/>
          <w:bCs w:val="0"/>
        </w:rPr>
        <w:t xml:space="preserve"> </w:t>
      </w:r>
      <w:r>
        <w:rPr>
          <w:b w:val="0"/>
          <w:bCs w:val="0"/>
        </w:rPr>
        <w:t>28</w:t>
      </w:r>
    </w:p>
    <w:p w:rsidR="009B03F3" w:rsidRDefault="009B03F3" w:rsidP="00705F56">
      <w:pPr>
        <w:pStyle w:val="Title"/>
        <w:ind w:firstLine="5245"/>
        <w:rPr>
          <w:b w:val="0"/>
          <w:bCs w:val="0"/>
        </w:rPr>
      </w:pPr>
      <w:r>
        <w:rPr>
          <w:b w:val="0"/>
          <w:bCs w:val="0"/>
        </w:rPr>
        <w:t>к решению Думы Белоярского района</w:t>
      </w:r>
    </w:p>
    <w:p w:rsidR="009B03F3" w:rsidRDefault="009B03F3" w:rsidP="00705F56">
      <w:pPr>
        <w:pStyle w:val="Title"/>
        <w:ind w:firstLine="5245"/>
        <w:rPr>
          <w:b w:val="0"/>
          <w:bCs w:val="0"/>
        </w:rPr>
      </w:pPr>
      <w:r>
        <w:rPr>
          <w:b w:val="0"/>
          <w:bCs w:val="0"/>
        </w:rPr>
        <w:t>от 22 ноября 2012 № 308</w:t>
      </w:r>
    </w:p>
    <w:p w:rsidR="009B03F3" w:rsidRDefault="009B03F3" w:rsidP="00705F56">
      <w:pPr>
        <w:pStyle w:val="Title"/>
        <w:ind w:firstLine="5245"/>
        <w:rPr>
          <w:b w:val="0"/>
          <w:bCs w:val="0"/>
        </w:rPr>
      </w:pPr>
    </w:p>
    <w:p w:rsidR="009B03F3" w:rsidRDefault="009B03F3" w:rsidP="00705F56">
      <w:pPr>
        <w:pStyle w:val="Title"/>
        <w:ind w:firstLine="5245"/>
        <w:jc w:val="right"/>
        <w:rPr>
          <w:b w:val="0"/>
          <w:bCs w:val="0"/>
        </w:rPr>
      </w:pPr>
    </w:p>
    <w:p w:rsidR="009B03F3" w:rsidRDefault="009B03F3" w:rsidP="00656E3F">
      <w:pPr>
        <w:pStyle w:val="Title"/>
        <w:jc w:val="right"/>
        <w:rPr>
          <w:b w:val="0"/>
          <w:bCs w:val="0"/>
        </w:rPr>
      </w:pPr>
    </w:p>
    <w:p w:rsidR="009B03F3" w:rsidRDefault="009B03F3" w:rsidP="00656E3F">
      <w:pPr>
        <w:pStyle w:val="Title"/>
        <w:jc w:val="right"/>
        <w:rPr>
          <w:b w:val="0"/>
          <w:bCs w:val="0"/>
        </w:rPr>
      </w:pPr>
      <w:r>
        <w:rPr>
          <w:b w:val="0"/>
          <w:bCs w:val="0"/>
        </w:rPr>
        <w:t xml:space="preserve"> </w:t>
      </w:r>
    </w:p>
    <w:p w:rsidR="009B03F3" w:rsidRDefault="009B03F3" w:rsidP="00656E3F">
      <w:pPr>
        <w:pStyle w:val="Title"/>
        <w:jc w:val="right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                                                              </w:t>
      </w:r>
    </w:p>
    <w:p w:rsidR="009B03F3" w:rsidRDefault="009B03F3" w:rsidP="00656E3F">
      <w:pPr>
        <w:pStyle w:val="Title"/>
      </w:pPr>
      <w:r>
        <w:t>ПРОГРАММА</w:t>
      </w:r>
    </w:p>
    <w:p w:rsidR="009B03F3" w:rsidRDefault="009B03F3" w:rsidP="00656E3F">
      <w:pPr>
        <w:jc w:val="center"/>
        <w:rPr>
          <w:b/>
          <w:bCs/>
        </w:rPr>
      </w:pPr>
      <w:r>
        <w:rPr>
          <w:b/>
          <w:bCs/>
        </w:rPr>
        <w:t xml:space="preserve">муниципальных внутренних заимствований Белоярского района </w:t>
      </w:r>
    </w:p>
    <w:p w:rsidR="009B03F3" w:rsidRDefault="009B03F3" w:rsidP="00656E3F">
      <w:pPr>
        <w:jc w:val="center"/>
        <w:rPr>
          <w:b/>
          <w:bCs/>
        </w:rPr>
      </w:pPr>
      <w:r>
        <w:rPr>
          <w:b/>
          <w:bCs/>
        </w:rPr>
        <w:t>на 2013 год</w:t>
      </w:r>
    </w:p>
    <w:p w:rsidR="009B03F3" w:rsidRDefault="009B03F3" w:rsidP="00656E3F">
      <w:pPr>
        <w:jc w:val="center"/>
        <w:rPr>
          <w:b/>
          <w:bCs/>
        </w:rPr>
      </w:pPr>
    </w:p>
    <w:p w:rsidR="009B03F3" w:rsidRDefault="009B03F3" w:rsidP="00656E3F">
      <w:pPr>
        <w:ind w:left="-744"/>
        <w:jc w:val="center"/>
        <w:rPr>
          <w:b/>
          <w:bCs/>
        </w:rPr>
      </w:pPr>
    </w:p>
    <w:tbl>
      <w:tblPr>
        <w:tblW w:w="9163" w:type="dxa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"/>
        <w:gridCol w:w="5983"/>
        <w:gridCol w:w="2604"/>
      </w:tblGrid>
      <w:tr w:rsidR="009B03F3" w:rsidTr="00364BF4">
        <w:tc>
          <w:tcPr>
            <w:tcW w:w="576" w:type="dxa"/>
          </w:tcPr>
          <w:p w:rsidR="009B03F3" w:rsidRDefault="009B03F3" w:rsidP="00364BF4">
            <w:pPr>
              <w:jc w:val="center"/>
            </w:pPr>
            <w:r>
              <w:t>№</w:t>
            </w:r>
          </w:p>
          <w:p w:rsidR="009B03F3" w:rsidRDefault="009B03F3" w:rsidP="00364BF4">
            <w:pPr>
              <w:jc w:val="center"/>
            </w:pPr>
            <w:r>
              <w:t>п/п</w:t>
            </w:r>
          </w:p>
        </w:tc>
        <w:tc>
          <w:tcPr>
            <w:tcW w:w="5983" w:type="dxa"/>
            <w:vAlign w:val="center"/>
          </w:tcPr>
          <w:p w:rsidR="009B03F3" w:rsidRDefault="009B03F3" w:rsidP="00364BF4">
            <w:pPr>
              <w:jc w:val="center"/>
            </w:pPr>
            <w:r>
              <w:t>Муниципальные внутренние заимствования</w:t>
            </w:r>
          </w:p>
        </w:tc>
        <w:tc>
          <w:tcPr>
            <w:tcW w:w="2604" w:type="dxa"/>
            <w:vAlign w:val="center"/>
          </w:tcPr>
          <w:p w:rsidR="009B03F3" w:rsidRDefault="009B03F3" w:rsidP="00364BF4">
            <w:pPr>
              <w:jc w:val="center"/>
            </w:pPr>
            <w:r>
              <w:t>2013 год, тыс. рублей</w:t>
            </w:r>
          </w:p>
        </w:tc>
      </w:tr>
      <w:tr w:rsidR="009B03F3" w:rsidTr="00364BF4">
        <w:tc>
          <w:tcPr>
            <w:tcW w:w="576" w:type="dxa"/>
            <w:vAlign w:val="center"/>
          </w:tcPr>
          <w:p w:rsidR="009B03F3" w:rsidRDefault="009B03F3" w:rsidP="00364BF4">
            <w:pPr>
              <w:jc w:val="center"/>
            </w:pPr>
            <w:r>
              <w:t>1</w:t>
            </w:r>
          </w:p>
        </w:tc>
        <w:tc>
          <w:tcPr>
            <w:tcW w:w="5983" w:type="dxa"/>
          </w:tcPr>
          <w:p w:rsidR="009B03F3" w:rsidRDefault="009B03F3" w:rsidP="00364BF4">
            <w:pPr>
              <w:jc w:val="both"/>
            </w:pPr>
            <w:r>
              <w:t xml:space="preserve"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 из средств бюджета автономного округа на государственную финансовую поддержку досрочного завоза </w:t>
            </w:r>
          </w:p>
        </w:tc>
        <w:tc>
          <w:tcPr>
            <w:tcW w:w="2604" w:type="dxa"/>
          </w:tcPr>
          <w:p w:rsidR="009B03F3" w:rsidRDefault="009B03F3" w:rsidP="003278A3"/>
          <w:p w:rsidR="009B03F3" w:rsidRDefault="009B03F3" w:rsidP="003278A3"/>
          <w:p w:rsidR="009B03F3" w:rsidRDefault="009B03F3" w:rsidP="003278A3"/>
          <w:p w:rsidR="009B03F3" w:rsidRDefault="009B03F3" w:rsidP="003278A3">
            <w:pPr>
              <w:jc w:val="center"/>
            </w:pPr>
            <w:r>
              <w:t>-</w:t>
            </w:r>
          </w:p>
        </w:tc>
      </w:tr>
      <w:tr w:rsidR="009B03F3" w:rsidTr="00364BF4">
        <w:tc>
          <w:tcPr>
            <w:tcW w:w="576" w:type="dxa"/>
          </w:tcPr>
          <w:p w:rsidR="009B03F3" w:rsidRDefault="009B03F3" w:rsidP="00364BF4">
            <w:pPr>
              <w:jc w:val="center"/>
            </w:pPr>
            <w:r>
              <w:t>1.1</w:t>
            </w:r>
          </w:p>
        </w:tc>
        <w:tc>
          <w:tcPr>
            <w:tcW w:w="5983" w:type="dxa"/>
          </w:tcPr>
          <w:p w:rsidR="009B03F3" w:rsidRDefault="009B03F3" w:rsidP="00364BF4">
            <w:pPr>
              <w:jc w:val="center"/>
            </w:pPr>
            <w:r>
              <w:t>привлечение</w:t>
            </w:r>
          </w:p>
        </w:tc>
        <w:tc>
          <w:tcPr>
            <w:tcW w:w="2604" w:type="dxa"/>
          </w:tcPr>
          <w:p w:rsidR="009B03F3" w:rsidRPr="00E911CE" w:rsidRDefault="009B03F3" w:rsidP="00364BF4">
            <w:pPr>
              <w:jc w:val="center"/>
            </w:pPr>
            <w:r>
              <w:t>299 672,2</w:t>
            </w:r>
          </w:p>
        </w:tc>
      </w:tr>
      <w:tr w:rsidR="009B03F3" w:rsidTr="00364BF4">
        <w:tc>
          <w:tcPr>
            <w:tcW w:w="576" w:type="dxa"/>
          </w:tcPr>
          <w:p w:rsidR="009B03F3" w:rsidRDefault="009B03F3" w:rsidP="00364BF4">
            <w:pPr>
              <w:jc w:val="center"/>
            </w:pPr>
            <w:r>
              <w:t>1.2</w:t>
            </w:r>
          </w:p>
        </w:tc>
        <w:tc>
          <w:tcPr>
            <w:tcW w:w="5983" w:type="dxa"/>
          </w:tcPr>
          <w:p w:rsidR="009B03F3" w:rsidRDefault="009B03F3" w:rsidP="00364BF4">
            <w:pPr>
              <w:jc w:val="center"/>
            </w:pPr>
            <w:r>
              <w:t>погашение</w:t>
            </w:r>
          </w:p>
        </w:tc>
        <w:tc>
          <w:tcPr>
            <w:tcW w:w="2604" w:type="dxa"/>
          </w:tcPr>
          <w:p w:rsidR="009B03F3" w:rsidRPr="00E911CE" w:rsidRDefault="009B03F3" w:rsidP="00364BF4">
            <w:pPr>
              <w:jc w:val="center"/>
            </w:pPr>
            <w:r>
              <w:t>299 672,2</w:t>
            </w:r>
          </w:p>
        </w:tc>
      </w:tr>
    </w:tbl>
    <w:p w:rsidR="009B03F3" w:rsidRDefault="009B03F3" w:rsidP="00656E3F">
      <w:pPr>
        <w:jc w:val="center"/>
        <w:rPr>
          <w:b/>
          <w:bCs/>
        </w:rPr>
      </w:pPr>
    </w:p>
    <w:p w:rsidR="009B03F3" w:rsidRDefault="009B03F3" w:rsidP="00656E3F">
      <w:pPr>
        <w:jc w:val="center"/>
        <w:rPr>
          <w:b/>
          <w:bCs/>
        </w:rPr>
      </w:pPr>
    </w:p>
    <w:p w:rsidR="009B03F3" w:rsidRDefault="009B03F3" w:rsidP="00656E3F">
      <w:pPr>
        <w:jc w:val="center"/>
        <w:rPr>
          <w:b/>
          <w:bCs/>
        </w:rPr>
      </w:pPr>
      <w:r>
        <w:rPr>
          <w:b/>
          <w:bCs/>
        </w:rPr>
        <w:t>__________________</w:t>
      </w:r>
    </w:p>
    <w:p w:rsidR="009B03F3" w:rsidRDefault="009B03F3" w:rsidP="00656E3F">
      <w:pPr>
        <w:jc w:val="center"/>
        <w:rPr>
          <w:b/>
          <w:bCs/>
        </w:rPr>
      </w:pPr>
    </w:p>
    <w:p w:rsidR="009B03F3" w:rsidRDefault="009B03F3" w:rsidP="00656E3F">
      <w:pPr>
        <w:jc w:val="center"/>
        <w:rPr>
          <w:b/>
          <w:bCs/>
        </w:rPr>
      </w:pPr>
    </w:p>
    <w:p w:rsidR="009B03F3" w:rsidRDefault="009B03F3" w:rsidP="00656E3F">
      <w:pPr>
        <w:jc w:val="center"/>
        <w:rPr>
          <w:b/>
          <w:bCs/>
        </w:rPr>
      </w:pPr>
    </w:p>
    <w:p w:rsidR="009B03F3" w:rsidRDefault="009B03F3" w:rsidP="00656E3F">
      <w:pPr>
        <w:pStyle w:val="Title"/>
        <w:jc w:val="right"/>
        <w:rPr>
          <w:b w:val="0"/>
          <w:bCs w:val="0"/>
        </w:rPr>
      </w:pPr>
    </w:p>
    <w:p w:rsidR="009B03F3" w:rsidRDefault="009B03F3" w:rsidP="00656E3F">
      <w:pPr>
        <w:pStyle w:val="Title"/>
        <w:jc w:val="right"/>
        <w:rPr>
          <w:b w:val="0"/>
          <w:bCs w:val="0"/>
        </w:rPr>
      </w:pPr>
    </w:p>
    <w:p w:rsidR="009B03F3" w:rsidRDefault="009B03F3" w:rsidP="00656E3F">
      <w:pPr>
        <w:pStyle w:val="Title"/>
        <w:jc w:val="right"/>
        <w:rPr>
          <w:b w:val="0"/>
          <w:bCs w:val="0"/>
        </w:rPr>
      </w:pPr>
    </w:p>
    <w:p w:rsidR="009B03F3" w:rsidRDefault="009B03F3"/>
    <w:sectPr w:rsidR="009B03F3" w:rsidSect="001C6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6E3F"/>
    <w:rsid w:val="000073AB"/>
    <w:rsid w:val="0000794D"/>
    <w:rsid w:val="000203F9"/>
    <w:rsid w:val="00022ED5"/>
    <w:rsid w:val="00027DF4"/>
    <w:rsid w:val="00031538"/>
    <w:rsid w:val="00032E31"/>
    <w:rsid w:val="000347FF"/>
    <w:rsid w:val="00034F13"/>
    <w:rsid w:val="00040142"/>
    <w:rsid w:val="0004041E"/>
    <w:rsid w:val="0004116D"/>
    <w:rsid w:val="0004253E"/>
    <w:rsid w:val="00052DBB"/>
    <w:rsid w:val="00056116"/>
    <w:rsid w:val="00057428"/>
    <w:rsid w:val="00057526"/>
    <w:rsid w:val="0006489B"/>
    <w:rsid w:val="00066DBA"/>
    <w:rsid w:val="000757AD"/>
    <w:rsid w:val="00081BEA"/>
    <w:rsid w:val="000942D5"/>
    <w:rsid w:val="00095E59"/>
    <w:rsid w:val="00097339"/>
    <w:rsid w:val="000A14B3"/>
    <w:rsid w:val="000A5574"/>
    <w:rsid w:val="000B3AC3"/>
    <w:rsid w:val="000B7CC1"/>
    <w:rsid w:val="000C1D37"/>
    <w:rsid w:val="000C341F"/>
    <w:rsid w:val="000C7156"/>
    <w:rsid w:val="000E129F"/>
    <w:rsid w:val="000E267A"/>
    <w:rsid w:val="000F199C"/>
    <w:rsid w:val="000F3ECE"/>
    <w:rsid w:val="000F5EBC"/>
    <w:rsid w:val="00100E24"/>
    <w:rsid w:val="00101C95"/>
    <w:rsid w:val="0010528F"/>
    <w:rsid w:val="001122C2"/>
    <w:rsid w:val="0011258A"/>
    <w:rsid w:val="00112736"/>
    <w:rsid w:val="001221FA"/>
    <w:rsid w:val="001305DB"/>
    <w:rsid w:val="00130FFA"/>
    <w:rsid w:val="00131999"/>
    <w:rsid w:val="00134139"/>
    <w:rsid w:val="00145EE2"/>
    <w:rsid w:val="00147B25"/>
    <w:rsid w:val="00155A53"/>
    <w:rsid w:val="00156190"/>
    <w:rsid w:val="00160F4F"/>
    <w:rsid w:val="00161EBE"/>
    <w:rsid w:val="00162730"/>
    <w:rsid w:val="0016799F"/>
    <w:rsid w:val="001717F1"/>
    <w:rsid w:val="00175B4B"/>
    <w:rsid w:val="00182103"/>
    <w:rsid w:val="001A6153"/>
    <w:rsid w:val="001A6524"/>
    <w:rsid w:val="001B562D"/>
    <w:rsid w:val="001B6E28"/>
    <w:rsid w:val="001B7BDA"/>
    <w:rsid w:val="001C4B60"/>
    <w:rsid w:val="001C6405"/>
    <w:rsid w:val="001D0B2C"/>
    <w:rsid w:val="001D4A82"/>
    <w:rsid w:val="001E4659"/>
    <w:rsid w:val="001E5567"/>
    <w:rsid w:val="001E588B"/>
    <w:rsid w:val="001F2F65"/>
    <w:rsid w:val="001F5868"/>
    <w:rsid w:val="00203E2C"/>
    <w:rsid w:val="00216B0C"/>
    <w:rsid w:val="00217619"/>
    <w:rsid w:val="002218C3"/>
    <w:rsid w:val="00225D71"/>
    <w:rsid w:val="00226893"/>
    <w:rsid w:val="00226908"/>
    <w:rsid w:val="0023650E"/>
    <w:rsid w:val="002453B6"/>
    <w:rsid w:val="002579CD"/>
    <w:rsid w:val="00257BD5"/>
    <w:rsid w:val="002715B7"/>
    <w:rsid w:val="00271967"/>
    <w:rsid w:val="00274A8A"/>
    <w:rsid w:val="00284B7D"/>
    <w:rsid w:val="002864AC"/>
    <w:rsid w:val="00287656"/>
    <w:rsid w:val="002979D9"/>
    <w:rsid w:val="002A5863"/>
    <w:rsid w:val="002B137F"/>
    <w:rsid w:val="002B4631"/>
    <w:rsid w:val="002B63C8"/>
    <w:rsid w:val="002B77F3"/>
    <w:rsid w:val="002C4F34"/>
    <w:rsid w:val="002D2055"/>
    <w:rsid w:val="002E0CAA"/>
    <w:rsid w:val="002E122A"/>
    <w:rsid w:val="002E3E32"/>
    <w:rsid w:val="002F00C1"/>
    <w:rsid w:val="002F2E37"/>
    <w:rsid w:val="002F6976"/>
    <w:rsid w:val="002F75A0"/>
    <w:rsid w:val="002F7A88"/>
    <w:rsid w:val="00301421"/>
    <w:rsid w:val="003022DE"/>
    <w:rsid w:val="00304BEA"/>
    <w:rsid w:val="00305F01"/>
    <w:rsid w:val="00322284"/>
    <w:rsid w:val="00323FC8"/>
    <w:rsid w:val="00325C61"/>
    <w:rsid w:val="0032701D"/>
    <w:rsid w:val="003278A3"/>
    <w:rsid w:val="003377FD"/>
    <w:rsid w:val="00337CC1"/>
    <w:rsid w:val="00343A7F"/>
    <w:rsid w:val="00352AF9"/>
    <w:rsid w:val="00355C6F"/>
    <w:rsid w:val="00360863"/>
    <w:rsid w:val="00364BF4"/>
    <w:rsid w:val="00376A3E"/>
    <w:rsid w:val="0038319A"/>
    <w:rsid w:val="0038615D"/>
    <w:rsid w:val="00390756"/>
    <w:rsid w:val="003A0313"/>
    <w:rsid w:val="003A18A5"/>
    <w:rsid w:val="003A2A07"/>
    <w:rsid w:val="003A4841"/>
    <w:rsid w:val="003B4DD2"/>
    <w:rsid w:val="003B7D9D"/>
    <w:rsid w:val="003C6108"/>
    <w:rsid w:val="003D0D82"/>
    <w:rsid w:val="003D128A"/>
    <w:rsid w:val="003D1875"/>
    <w:rsid w:val="003E3AF0"/>
    <w:rsid w:val="003E6D60"/>
    <w:rsid w:val="0040632D"/>
    <w:rsid w:val="004072CA"/>
    <w:rsid w:val="004109A0"/>
    <w:rsid w:val="00410B07"/>
    <w:rsid w:val="00414E7C"/>
    <w:rsid w:val="0041740E"/>
    <w:rsid w:val="00426C09"/>
    <w:rsid w:val="004503AB"/>
    <w:rsid w:val="00452A65"/>
    <w:rsid w:val="00453159"/>
    <w:rsid w:val="00461CD2"/>
    <w:rsid w:val="00475078"/>
    <w:rsid w:val="00475343"/>
    <w:rsid w:val="00487F85"/>
    <w:rsid w:val="004916B7"/>
    <w:rsid w:val="00495465"/>
    <w:rsid w:val="004A06FB"/>
    <w:rsid w:val="004A7766"/>
    <w:rsid w:val="004B79D9"/>
    <w:rsid w:val="004C0352"/>
    <w:rsid w:val="004C1ACA"/>
    <w:rsid w:val="004D7022"/>
    <w:rsid w:val="004E7BE1"/>
    <w:rsid w:val="004F0291"/>
    <w:rsid w:val="005005C5"/>
    <w:rsid w:val="00505615"/>
    <w:rsid w:val="00523255"/>
    <w:rsid w:val="00523F5D"/>
    <w:rsid w:val="0052585C"/>
    <w:rsid w:val="00532970"/>
    <w:rsid w:val="00536DCB"/>
    <w:rsid w:val="00545D8B"/>
    <w:rsid w:val="00551586"/>
    <w:rsid w:val="005525AE"/>
    <w:rsid w:val="0055363B"/>
    <w:rsid w:val="0056216C"/>
    <w:rsid w:val="0056676E"/>
    <w:rsid w:val="00571187"/>
    <w:rsid w:val="00572D3E"/>
    <w:rsid w:val="005747E5"/>
    <w:rsid w:val="0058024A"/>
    <w:rsid w:val="0058117A"/>
    <w:rsid w:val="005937C7"/>
    <w:rsid w:val="00596EC4"/>
    <w:rsid w:val="005A3A87"/>
    <w:rsid w:val="005A45B3"/>
    <w:rsid w:val="005A7816"/>
    <w:rsid w:val="005B31C9"/>
    <w:rsid w:val="005B4B20"/>
    <w:rsid w:val="005B4F3D"/>
    <w:rsid w:val="005B4FE9"/>
    <w:rsid w:val="005B5557"/>
    <w:rsid w:val="005C5B17"/>
    <w:rsid w:val="005D378D"/>
    <w:rsid w:val="005D7894"/>
    <w:rsid w:val="005E2239"/>
    <w:rsid w:val="005E506C"/>
    <w:rsid w:val="005E5E30"/>
    <w:rsid w:val="005F3997"/>
    <w:rsid w:val="005F54A1"/>
    <w:rsid w:val="00607113"/>
    <w:rsid w:val="00610432"/>
    <w:rsid w:val="00611D64"/>
    <w:rsid w:val="00612DC8"/>
    <w:rsid w:val="006228B1"/>
    <w:rsid w:val="0062319E"/>
    <w:rsid w:val="00636666"/>
    <w:rsid w:val="00656E3F"/>
    <w:rsid w:val="00664F0E"/>
    <w:rsid w:val="00670DF7"/>
    <w:rsid w:val="00680616"/>
    <w:rsid w:val="006875AD"/>
    <w:rsid w:val="00694B27"/>
    <w:rsid w:val="00696BA4"/>
    <w:rsid w:val="006B4295"/>
    <w:rsid w:val="006B7FE0"/>
    <w:rsid w:val="006C28F0"/>
    <w:rsid w:val="006C7FDF"/>
    <w:rsid w:val="006D16CB"/>
    <w:rsid w:val="006D3A2B"/>
    <w:rsid w:val="006D6882"/>
    <w:rsid w:val="006F0A5A"/>
    <w:rsid w:val="006F26D7"/>
    <w:rsid w:val="006F46C8"/>
    <w:rsid w:val="006F717A"/>
    <w:rsid w:val="00700C75"/>
    <w:rsid w:val="00705F56"/>
    <w:rsid w:val="00707924"/>
    <w:rsid w:val="007206EC"/>
    <w:rsid w:val="00720F0D"/>
    <w:rsid w:val="00722635"/>
    <w:rsid w:val="007301BB"/>
    <w:rsid w:val="00736759"/>
    <w:rsid w:val="007378AD"/>
    <w:rsid w:val="0074048F"/>
    <w:rsid w:val="00740D2E"/>
    <w:rsid w:val="00744FE0"/>
    <w:rsid w:val="00753D76"/>
    <w:rsid w:val="0075619F"/>
    <w:rsid w:val="00756867"/>
    <w:rsid w:val="0076498C"/>
    <w:rsid w:val="00771B48"/>
    <w:rsid w:val="00772D9B"/>
    <w:rsid w:val="0077598F"/>
    <w:rsid w:val="00776FB4"/>
    <w:rsid w:val="00780544"/>
    <w:rsid w:val="00782D0B"/>
    <w:rsid w:val="00782D2B"/>
    <w:rsid w:val="00783864"/>
    <w:rsid w:val="00785AC8"/>
    <w:rsid w:val="00786483"/>
    <w:rsid w:val="00793D96"/>
    <w:rsid w:val="00797A96"/>
    <w:rsid w:val="007A164A"/>
    <w:rsid w:val="007B7447"/>
    <w:rsid w:val="007D3061"/>
    <w:rsid w:val="007D4DA5"/>
    <w:rsid w:val="007E6185"/>
    <w:rsid w:val="007E7868"/>
    <w:rsid w:val="008059C1"/>
    <w:rsid w:val="008117DD"/>
    <w:rsid w:val="008141DF"/>
    <w:rsid w:val="00820E42"/>
    <w:rsid w:val="00821BF2"/>
    <w:rsid w:val="00825D7D"/>
    <w:rsid w:val="00827466"/>
    <w:rsid w:val="00830B71"/>
    <w:rsid w:val="0083110E"/>
    <w:rsid w:val="00831358"/>
    <w:rsid w:val="00834DA4"/>
    <w:rsid w:val="00835BA4"/>
    <w:rsid w:val="00843BF6"/>
    <w:rsid w:val="00844766"/>
    <w:rsid w:val="0084644A"/>
    <w:rsid w:val="008464F8"/>
    <w:rsid w:val="00850544"/>
    <w:rsid w:val="00855BFB"/>
    <w:rsid w:val="008639F6"/>
    <w:rsid w:val="00863AD4"/>
    <w:rsid w:val="00873232"/>
    <w:rsid w:val="00875601"/>
    <w:rsid w:val="00885F87"/>
    <w:rsid w:val="0088673A"/>
    <w:rsid w:val="008904AB"/>
    <w:rsid w:val="008A050B"/>
    <w:rsid w:val="008A1393"/>
    <w:rsid w:val="008A1F9F"/>
    <w:rsid w:val="008A3DF9"/>
    <w:rsid w:val="008B0967"/>
    <w:rsid w:val="008B4FDB"/>
    <w:rsid w:val="008B5DA7"/>
    <w:rsid w:val="008B71A6"/>
    <w:rsid w:val="008C143F"/>
    <w:rsid w:val="008C15A9"/>
    <w:rsid w:val="008E3D78"/>
    <w:rsid w:val="008E5D69"/>
    <w:rsid w:val="00904939"/>
    <w:rsid w:val="00906C76"/>
    <w:rsid w:val="00907EBD"/>
    <w:rsid w:val="00910F15"/>
    <w:rsid w:val="009116F3"/>
    <w:rsid w:val="009241DB"/>
    <w:rsid w:val="00937516"/>
    <w:rsid w:val="009411CE"/>
    <w:rsid w:val="0094476B"/>
    <w:rsid w:val="00956437"/>
    <w:rsid w:val="009704A5"/>
    <w:rsid w:val="00971280"/>
    <w:rsid w:val="0097642A"/>
    <w:rsid w:val="00977902"/>
    <w:rsid w:val="0098074D"/>
    <w:rsid w:val="009813F0"/>
    <w:rsid w:val="0098258B"/>
    <w:rsid w:val="00982E87"/>
    <w:rsid w:val="00987020"/>
    <w:rsid w:val="009A00A7"/>
    <w:rsid w:val="009A57E5"/>
    <w:rsid w:val="009B03F3"/>
    <w:rsid w:val="009B5C30"/>
    <w:rsid w:val="009C2956"/>
    <w:rsid w:val="009D1419"/>
    <w:rsid w:val="009D5ED9"/>
    <w:rsid w:val="009E5CAB"/>
    <w:rsid w:val="009E7840"/>
    <w:rsid w:val="009F1E52"/>
    <w:rsid w:val="009F4231"/>
    <w:rsid w:val="00A05745"/>
    <w:rsid w:val="00A231CF"/>
    <w:rsid w:val="00A31FB4"/>
    <w:rsid w:val="00A33FFE"/>
    <w:rsid w:val="00A43DD8"/>
    <w:rsid w:val="00A44883"/>
    <w:rsid w:val="00A448D5"/>
    <w:rsid w:val="00A47EAF"/>
    <w:rsid w:val="00A560E9"/>
    <w:rsid w:val="00A649CD"/>
    <w:rsid w:val="00A64C79"/>
    <w:rsid w:val="00A66959"/>
    <w:rsid w:val="00A66965"/>
    <w:rsid w:val="00A73C20"/>
    <w:rsid w:val="00A77037"/>
    <w:rsid w:val="00A82FE2"/>
    <w:rsid w:val="00A8698D"/>
    <w:rsid w:val="00A8740E"/>
    <w:rsid w:val="00A92E14"/>
    <w:rsid w:val="00A94A63"/>
    <w:rsid w:val="00AA7245"/>
    <w:rsid w:val="00AB1B58"/>
    <w:rsid w:val="00AB2C6C"/>
    <w:rsid w:val="00AB44F1"/>
    <w:rsid w:val="00AB6139"/>
    <w:rsid w:val="00AC3427"/>
    <w:rsid w:val="00AD2616"/>
    <w:rsid w:val="00AD4FCE"/>
    <w:rsid w:val="00AD6EFD"/>
    <w:rsid w:val="00AE21FF"/>
    <w:rsid w:val="00AE22DA"/>
    <w:rsid w:val="00AE289D"/>
    <w:rsid w:val="00AE4E4B"/>
    <w:rsid w:val="00AE557C"/>
    <w:rsid w:val="00AF41A0"/>
    <w:rsid w:val="00AF67B3"/>
    <w:rsid w:val="00B0176A"/>
    <w:rsid w:val="00B07A19"/>
    <w:rsid w:val="00B07E7D"/>
    <w:rsid w:val="00B12F85"/>
    <w:rsid w:val="00B13096"/>
    <w:rsid w:val="00B144FE"/>
    <w:rsid w:val="00B270D1"/>
    <w:rsid w:val="00B338ED"/>
    <w:rsid w:val="00B3421C"/>
    <w:rsid w:val="00B36BDF"/>
    <w:rsid w:val="00B36DBC"/>
    <w:rsid w:val="00B419C1"/>
    <w:rsid w:val="00B424A5"/>
    <w:rsid w:val="00B43A86"/>
    <w:rsid w:val="00B5357D"/>
    <w:rsid w:val="00B57570"/>
    <w:rsid w:val="00B73100"/>
    <w:rsid w:val="00B82EF3"/>
    <w:rsid w:val="00B8793F"/>
    <w:rsid w:val="00B87D8B"/>
    <w:rsid w:val="00B954B1"/>
    <w:rsid w:val="00B95F46"/>
    <w:rsid w:val="00B9698B"/>
    <w:rsid w:val="00BA0DA1"/>
    <w:rsid w:val="00BB3D99"/>
    <w:rsid w:val="00BC1C12"/>
    <w:rsid w:val="00BC3140"/>
    <w:rsid w:val="00BC43A9"/>
    <w:rsid w:val="00BD2593"/>
    <w:rsid w:val="00BD59A2"/>
    <w:rsid w:val="00BD7988"/>
    <w:rsid w:val="00BE1143"/>
    <w:rsid w:val="00BE2DAD"/>
    <w:rsid w:val="00BE2DC1"/>
    <w:rsid w:val="00BE7E00"/>
    <w:rsid w:val="00C01061"/>
    <w:rsid w:val="00C02D05"/>
    <w:rsid w:val="00C03E9C"/>
    <w:rsid w:val="00C1064F"/>
    <w:rsid w:val="00C11FE8"/>
    <w:rsid w:val="00C13E79"/>
    <w:rsid w:val="00C1643C"/>
    <w:rsid w:val="00C202F6"/>
    <w:rsid w:val="00C20A7F"/>
    <w:rsid w:val="00C258C7"/>
    <w:rsid w:val="00C35657"/>
    <w:rsid w:val="00C37B49"/>
    <w:rsid w:val="00C42B63"/>
    <w:rsid w:val="00C467C5"/>
    <w:rsid w:val="00C53BC2"/>
    <w:rsid w:val="00C5470B"/>
    <w:rsid w:val="00C62D3C"/>
    <w:rsid w:val="00C64D84"/>
    <w:rsid w:val="00C6634A"/>
    <w:rsid w:val="00C729C7"/>
    <w:rsid w:val="00C73D94"/>
    <w:rsid w:val="00C75959"/>
    <w:rsid w:val="00C81128"/>
    <w:rsid w:val="00C82243"/>
    <w:rsid w:val="00C911E9"/>
    <w:rsid w:val="00C9352D"/>
    <w:rsid w:val="00C939F4"/>
    <w:rsid w:val="00C9565D"/>
    <w:rsid w:val="00CA1DE5"/>
    <w:rsid w:val="00CA253F"/>
    <w:rsid w:val="00CA4B3D"/>
    <w:rsid w:val="00CB1D2B"/>
    <w:rsid w:val="00CE0A56"/>
    <w:rsid w:val="00CE5F8D"/>
    <w:rsid w:val="00CE6F4D"/>
    <w:rsid w:val="00CF18C6"/>
    <w:rsid w:val="00CF3E1D"/>
    <w:rsid w:val="00CF704F"/>
    <w:rsid w:val="00D01D27"/>
    <w:rsid w:val="00D06AD4"/>
    <w:rsid w:val="00D1494B"/>
    <w:rsid w:val="00D236B5"/>
    <w:rsid w:val="00D24AC6"/>
    <w:rsid w:val="00D3132D"/>
    <w:rsid w:val="00D35F79"/>
    <w:rsid w:val="00D36B8B"/>
    <w:rsid w:val="00D467FA"/>
    <w:rsid w:val="00D503BA"/>
    <w:rsid w:val="00D541F8"/>
    <w:rsid w:val="00D57A51"/>
    <w:rsid w:val="00D64376"/>
    <w:rsid w:val="00D662DC"/>
    <w:rsid w:val="00D702D6"/>
    <w:rsid w:val="00D86B39"/>
    <w:rsid w:val="00D95EC7"/>
    <w:rsid w:val="00DA121A"/>
    <w:rsid w:val="00DA16F3"/>
    <w:rsid w:val="00DA1BB2"/>
    <w:rsid w:val="00DA6132"/>
    <w:rsid w:val="00DA74CD"/>
    <w:rsid w:val="00DA7AB1"/>
    <w:rsid w:val="00DB3FFD"/>
    <w:rsid w:val="00DC4D6A"/>
    <w:rsid w:val="00DC64D3"/>
    <w:rsid w:val="00DD4DB0"/>
    <w:rsid w:val="00DD5B35"/>
    <w:rsid w:val="00DE4CB1"/>
    <w:rsid w:val="00DE57A3"/>
    <w:rsid w:val="00E00DFA"/>
    <w:rsid w:val="00E01103"/>
    <w:rsid w:val="00E03C23"/>
    <w:rsid w:val="00E23902"/>
    <w:rsid w:val="00E25D28"/>
    <w:rsid w:val="00E276F4"/>
    <w:rsid w:val="00E27CEA"/>
    <w:rsid w:val="00E30088"/>
    <w:rsid w:val="00E3557A"/>
    <w:rsid w:val="00E3604C"/>
    <w:rsid w:val="00E47DA4"/>
    <w:rsid w:val="00E567EA"/>
    <w:rsid w:val="00E66797"/>
    <w:rsid w:val="00E66821"/>
    <w:rsid w:val="00E66A77"/>
    <w:rsid w:val="00E67F3A"/>
    <w:rsid w:val="00E70FD1"/>
    <w:rsid w:val="00E72278"/>
    <w:rsid w:val="00E7317E"/>
    <w:rsid w:val="00E74880"/>
    <w:rsid w:val="00E76697"/>
    <w:rsid w:val="00E80212"/>
    <w:rsid w:val="00E820AD"/>
    <w:rsid w:val="00E841E4"/>
    <w:rsid w:val="00E911CE"/>
    <w:rsid w:val="00EA17FC"/>
    <w:rsid w:val="00EA3A69"/>
    <w:rsid w:val="00EA6ECD"/>
    <w:rsid w:val="00EB3B3A"/>
    <w:rsid w:val="00EB3C12"/>
    <w:rsid w:val="00EC07BE"/>
    <w:rsid w:val="00EC36C8"/>
    <w:rsid w:val="00EE13C2"/>
    <w:rsid w:val="00EF1061"/>
    <w:rsid w:val="00EF73A2"/>
    <w:rsid w:val="00F0381A"/>
    <w:rsid w:val="00F05693"/>
    <w:rsid w:val="00F137F8"/>
    <w:rsid w:val="00F23159"/>
    <w:rsid w:val="00F2334E"/>
    <w:rsid w:val="00F31085"/>
    <w:rsid w:val="00F317C2"/>
    <w:rsid w:val="00F33493"/>
    <w:rsid w:val="00F34431"/>
    <w:rsid w:val="00F36313"/>
    <w:rsid w:val="00F36EF3"/>
    <w:rsid w:val="00F40053"/>
    <w:rsid w:val="00F458C1"/>
    <w:rsid w:val="00F47102"/>
    <w:rsid w:val="00F5003D"/>
    <w:rsid w:val="00F539AE"/>
    <w:rsid w:val="00F565D9"/>
    <w:rsid w:val="00F725C7"/>
    <w:rsid w:val="00F74B6B"/>
    <w:rsid w:val="00F761E5"/>
    <w:rsid w:val="00F775ED"/>
    <w:rsid w:val="00F777DE"/>
    <w:rsid w:val="00F85D2F"/>
    <w:rsid w:val="00F910D5"/>
    <w:rsid w:val="00F91879"/>
    <w:rsid w:val="00F92600"/>
    <w:rsid w:val="00F93AAC"/>
    <w:rsid w:val="00F9769A"/>
    <w:rsid w:val="00FA622B"/>
    <w:rsid w:val="00FB3D44"/>
    <w:rsid w:val="00FC1ED5"/>
    <w:rsid w:val="00FC3C2B"/>
    <w:rsid w:val="00FC4701"/>
    <w:rsid w:val="00FC59DC"/>
    <w:rsid w:val="00FC7060"/>
    <w:rsid w:val="00FF00D1"/>
    <w:rsid w:val="00FF3A09"/>
    <w:rsid w:val="00FF6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E3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656E3F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656E3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731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310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133</Words>
  <Characters>761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1</cp:lastModifiedBy>
  <cp:revision>10</cp:revision>
  <cp:lastPrinted>2013-06-06T09:53:00Z</cp:lastPrinted>
  <dcterms:created xsi:type="dcterms:W3CDTF">2012-11-02T10:34:00Z</dcterms:created>
  <dcterms:modified xsi:type="dcterms:W3CDTF">2013-06-06T09:58:00Z</dcterms:modified>
</cp:coreProperties>
</file>